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90.5/2026/SanErwTHSW-L9/VOB-EU-oV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19.06.2026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Sanierung und Erweiterung der Turnhalle Südwest; Los 9 - Trockenbauarbeiten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9 - Gewerk: Trockenbauarbeiten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